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13AC7" w14:textId="518CFD60" w:rsidR="00BA00AB" w:rsidRDefault="00AC54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SWALDALE</w:t>
      </w:r>
      <w:r>
        <w:rPr>
          <w:rFonts w:cs="Times New Roman"/>
          <w:szCs w:val="24"/>
        </w:rPr>
        <w:t xml:space="preserve">      (d.1493)</w:t>
      </w:r>
    </w:p>
    <w:p w14:paraId="63564DC9" w14:textId="76048C42" w:rsidR="00AC5404" w:rsidRDefault="00AC54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Sutton in Holderness.</w:t>
      </w:r>
    </w:p>
    <w:p w14:paraId="4E225960" w14:textId="77777777" w:rsidR="00AC5404" w:rsidRDefault="00AC5404" w:rsidP="009139A6">
      <w:pPr>
        <w:pStyle w:val="NoSpacing"/>
        <w:rPr>
          <w:rFonts w:cs="Times New Roman"/>
          <w:szCs w:val="24"/>
        </w:rPr>
      </w:pPr>
    </w:p>
    <w:p w14:paraId="1BA1BFA5" w14:textId="77777777" w:rsidR="00AC5404" w:rsidRDefault="00AC5404" w:rsidP="009139A6">
      <w:pPr>
        <w:pStyle w:val="NoSpacing"/>
        <w:rPr>
          <w:rFonts w:cs="Times New Roman"/>
          <w:szCs w:val="24"/>
        </w:rPr>
      </w:pPr>
    </w:p>
    <w:p w14:paraId="255AEE39" w14:textId="6CAF76A0" w:rsidR="00AC5404" w:rsidRDefault="00AC54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Isabelle.   (W.Y.R. p.161)</w:t>
      </w:r>
    </w:p>
    <w:p w14:paraId="5A38F1B8" w14:textId="77777777" w:rsidR="00AC5404" w:rsidRDefault="00AC5404" w:rsidP="009139A6">
      <w:pPr>
        <w:pStyle w:val="NoSpacing"/>
        <w:rPr>
          <w:rFonts w:cs="Times New Roman"/>
          <w:szCs w:val="24"/>
        </w:rPr>
      </w:pPr>
    </w:p>
    <w:p w14:paraId="29411795" w14:textId="77777777" w:rsidR="00AC5404" w:rsidRDefault="00AC5404" w:rsidP="009139A6">
      <w:pPr>
        <w:pStyle w:val="NoSpacing"/>
        <w:rPr>
          <w:rFonts w:cs="Times New Roman"/>
          <w:szCs w:val="24"/>
        </w:rPr>
      </w:pPr>
    </w:p>
    <w:p w14:paraId="4989D19A" w14:textId="2D8D2427" w:rsidR="00AC5404" w:rsidRDefault="00AC54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May1493</w:t>
      </w:r>
      <w:r>
        <w:rPr>
          <w:rFonts w:cs="Times New Roman"/>
          <w:szCs w:val="24"/>
        </w:rPr>
        <w:tab/>
        <w:t>Administration of their Wills was granted.   (ibid.)</w:t>
      </w:r>
    </w:p>
    <w:p w14:paraId="0997F8B0" w14:textId="77777777" w:rsidR="00AC5404" w:rsidRDefault="00AC5404" w:rsidP="009139A6">
      <w:pPr>
        <w:pStyle w:val="NoSpacing"/>
        <w:rPr>
          <w:rFonts w:cs="Times New Roman"/>
          <w:szCs w:val="24"/>
        </w:rPr>
      </w:pPr>
    </w:p>
    <w:p w14:paraId="08A6E661" w14:textId="77777777" w:rsidR="00AC5404" w:rsidRDefault="00AC5404" w:rsidP="009139A6">
      <w:pPr>
        <w:pStyle w:val="NoSpacing"/>
        <w:rPr>
          <w:rFonts w:cs="Times New Roman"/>
          <w:szCs w:val="24"/>
        </w:rPr>
      </w:pPr>
    </w:p>
    <w:p w14:paraId="1DD5E8BF" w14:textId="70848A7F" w:rsidR="00AC5404" w:rsidRPr="00AC5404" w:rsidRDefault="00AC540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sectPr w:rsidR="00AC5404" w:rsidRPr="00AC54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11BD" w14:textId="77777777" w:rsidR="00AC5404" w:rsidRDefault="00AC5404" w:rsidP="009139A6">
      <w:r>
        <w:separator/>
      </w:r>
    </w:p>
  </w:endnote>
  <w:endnote w:type="continuationSeparator" w:id="0">
    <w:p w14:paraId="209AA0ED" w14:textId="77777777" w:rsidR="00AC5404" w:rsidRDefault="00AC54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26FB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7C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007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8CFD0" w14:textId="77777777" w:rsidR="00AC5404" w:rsidRDefault="00AC5404" w:rsidP="009139A6">
      <w:r>
        <w:separator/>
      </w:r>
    </w:p>
  </w:footnote>
  <w:footnote w:type="continuationSeparator" w:id="0">
    <w:p w14:paraId="659B6DA2" w14:textId="77777777" w:rsidR="00AC5404" w:rsidRDefault="00AC54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24C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07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DB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404"/>
    <w:rsid w:val="000666E0"/>
    <w:rsid w:val="002510B7"/>
    <w:rsid w:val="005C130B"/>
    <w:rsid w:val="00826F5C"/>
    <w:rsid w:val="009139A6"/>
    <w:rsid w:val="009448BB"/>
    <w:rsid w:val="00947624"/>
    <w:rsid w:val="00A3176C"/>
    <w:rsid w:val="00AC540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67DA9"/>
  <w15:chartTrackingRefBased/>
  <w15:docId w15:val="{7B373162-6E84-47F2-9428-B47BE5DA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2023-10-19T18:09:00Z</dcterms:created>
  <dcterms:modified xsi:type="dcterms:W3CDTF">2023-10-19T18:13:00Z</dcterms:modified>
</cp:coreProperties>
</file>